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8D4E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DF2AE27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62101B4B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3FDEA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0C28B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Elryngton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Hackney(q.v.) brought a plaint of debt against him</w:t>
      </w:r>
    </w:p>
    <w:p w14:paraId="4813FB61" w14:textId="77777777" w:rsidR="00D947BF" w:rsidRDefault="00D947BF" w:rsidP="00D947B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Start"/>
      <w:r>
        <w:rPr>
          <w:rFonts w:ascii="Times New Roman" w:hAnsi="Times New Roman" w:cs="Times New Roman"/>
          <w:sz w:val="24"/>
          <w:szCs w:val="24"/>
        </w:rPr>
        <w:t>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Lamplogh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and Christopher Wood of London(q.v.), as the executors of John Love of London, grocer(q.v.).</w:t>
      </w:r>
    </w:p>
    <w:p w14:paraId="419F8A83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65C30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0918800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B3BA0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B1183" w14:textId="77777777" w:rsidR="00D947BF" w:rsidRDefault="00D947BF" w:rsidP="00D947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59FF94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9EA0" w14:textId="77777777" w:rsidR="00D947BF" w:rsidRDefault="00D947BF" w:rsidP="009139A6">
      <w:r>
        <w:separator/>
      </w:r>
    </w:p>
  </w:endnote>
  <w:endnote w:type="continuationSeparator" w:id="0">
    <w:p w14:paraId="141939AB" w14:textId="77777777" w:rsidR="00D947BF" w:rsidRDefault="00D947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B7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05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76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465A" w14:textId="77777777" w:rsidR="00D947BF" w:rsidRDefault="00D947BF" w:rsidP="009139A6">
      <w:r>
        <w:separator/>
      </w:r>
    </w:p>
  </w:footnote>
  <w:footnote w:type="continuationSeparator" w:id="0">
    <w:p w14:paraId="1A92E062" w14:textId="77777777" w:rsidR="00D947BF" w:rsidRDefault="00D947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79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D3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53D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B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47B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08F2"/>
  <w15:chartTrackingRefBased/>
  <w15:docId w15:val="{025BB8A7-3640-46B9-929E-8ACDACC3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47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2022-09-20T10:45:00Z</dcterms:created>
  <dcterms:modified xsi:type="dcterms:W3CDTF">2022-09-20T10:47:00Z</dcterms:modified>
</cp:coreProperties>
</file>